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589C84" w14:textId="77777777" w:rsidR="007C45FD" w:rsidRDefault="007C45FD" w:rsidP="007C45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de KYLLYNGWORTH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7B795E0C" w14:textId="77777777" w:rsidR="007C45FD" w:rsidRDefault="007C45FD" w:rsidP="007C45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Abbot of the Monastery of </w:t>
      </w:r>
      <w:proofErr w:type="spellStart"/>
      <w:r>
        <w:rPr>
          <w:rFonts w:cs="Times New Roman"/>
          <w:szCs w:val="24"/>
        </w:rPr>
        <w:t>Derley</w:t>
      </w:r>
      <w:proofErr w:type="spellEnd"/>
      <w:r>
        <w:rPr>
          <w:rFonts w:cs="Times New Roman"/>
          <w:szCs w:val="24"/>
        </w:rPr>
        <w:t>.</w:t>
      </w:r>
    </w:p>
    <w:p w14:paraId="7A19FA5A" w14:textId="77777777" w:rsidR="007C45FD" w:rsidRDefault="007C45FD" w:rsidP="007C45FD">
      <w:pPr>
        <w:pStyle w:val="NoSpacing"/>
        <w:rPr>
          <w:rFonts w:cs="Times New Roman"/>
          <w:szCs w:val="24"/>
        </w:rPr>
      </w:pPr>
    </w:p>
    <w:p w14:paraId="51A6429C" w14:textId="77777777" w:rsidR="007C45FD" w:rsidRDefault="007C45FD" w:rsidP="007C45FD">
      <w:pPr>
        <w:pStyle w:val="NoSpacing"/>
        <w:rPr>
          <w:rFonts w:cs="Times New Roman"/>
          <w:szCs w:val="24"/>
        </w:rPr>
      </w:pPr>
    </w:p>
    <w:p w14:paraId="72563482" w14:textId="77777777" w:rsidR="007C45FD" w:rsidRDefault="007C45FD" w:rsidP="007C45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Dec.1453</w:t>
      </w:r>
      <w:r>
        <w:rPr>
          <w:rFonts w:cs="Times New Roman"/>
          <w:szCs w:val="24"/>
        </w:rPr>
        <w:tab/>
        <w:t>He had been elected Abbot by this time.</w:t>
      </w:r>
    </w:p>
    <w:p w14:paraId="70295742" w14:textId="77777777" w:rsidR="007C45FD" w:rsidRDefault="007C45FD" w:rsidP="007C45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p.143)</w:t>
      </w:r>
    </w:p>
    <w:p w14:paraId="7D057EE0" w14:textId="77777777" w:rsidR="007C45FD" w:rsidRDefault="007C45FD" w:rsidP="007C45FD">
      <w:pPr>
        <w:pStyle w:val="NoSpacing"/>
        <w:rPr>
          <w:rFonts w:cs="Times New Roman"/>
          <w:szCs w:val="24"/>
        </w:rPr>
      </w:pPr>
    </w:p>
    <w:p w14:paraId="56E159F9" w14:textId="77777777" w:rsidR="007C45FD" w:rsidRDefault="007C45FD" w:rsidP="007C45FD">
      <w:pPr>
        <w:pStyle w:val="NoSpacing"/>
        <w:rPr>
          <w:rFonts w:cs="Times New Roman"/>
          <w:szCs w:val="24"/>
        </w:rPr>
      </w:pPr>
    </w:p>
    <w:p w14:paraId="1E459660" w14:textId="77777777" w:rsidR="007C45FD" w:rsidRDefault="007C45FD" w:rsidP="007C45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August 2024</w:t>
      </w:r>
    </w:p>
    <w:p w14:paraId="56CE7A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828C5" w14:textId="77777777" w:rsidR="007C45FD" w:rsidRDefault="007C45FD" w:rsidP="009139A6">
      <w:r>
        <w:separator/>
      </w:r>
    </w:p>
  </w:endnote>
  <w:endnote w:type="continuationSeparator" w:id="0">
    <w:p w14:paraId="69E3176C" w14:textId="77777777" w:rsidR="007C45FD" w:rsidRDefault="007C45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86D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1E1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94A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9FCED" w14:textId="77777777" w:rsidR="007C45FD" w:rsidRDefault="007C45FD" w:rsidP="009139A6">
      <w:r>
        <w:separator/>
      </w:r>
    </w:p>
  </w:footnote>
  <w:footnote w:type="continuationSeparator" w:id="0">
    <w:p w14:paraId="4BEAEF5B" w14:textId="77777777" w:rsidR="007C45FD" w:rsidRDefault="007C45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07B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F2F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270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5FD"/>
    <w:rsid w:val="000666E0"/>
    <w:rsid w:val="002510B7"/>
    <w:rsid w:val="00270799"/>
    <w:rsid w:val="005C130B"/>
    <w:rsid w:val="005E1FE7"/>
    <w:rsid w:val="007C45F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CBEE2"/>
  <w15:chartTrackingRefBased/>
  <w15:docId w15:val="{1CC2B495-B710-45F4-9229-FC7EF2F45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2024-08-29T06:25:00Z</dcterms:created>
  <dcterms:modified xsi:type="dcterms:W3CDTF">2024-08-29T06:26:00Z</dcterms:modified>
</cp:coreProperties>
</file>